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F395E" w14:textId="7B043810" w:rsidR="00BA00AB" w:rsidRDefault="00F361F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Katherine GRIFFIN</w:t>
      </w:r>
      <w:r>
        <w:rPr>
          <w:rFonts w:cs="Times New Roman"/>
          <w:szCs w:val="24"/>
        </w:rPr>
        <w:t xml:space="preserve">      (fl.1460)</w:t>
      </w:r>
    </w:p>
    <w:p w14:paraId="6BE7C19C" w14:textId="34FB6AFE" w:rsidR="00F361F8" w:rsidRDefault="00F361F8" w:rsidP="009139A6">
      <w:pPr>
        <w:pStyle w:val="NoSpacing"/>
        <w:rPr>
          <w:rFonts w:cs="Times New Roman"/>
          <w:szCs w:val="24"/>
        </w:rPr>
      </w:pPr>
    </w:p>
    <w:p w14:paraId="2C446CB7" w14:textId="580B652C" w:rsidR="00F361F8" w:rsidRDefault="00F361F8" w:rsidP="009139A6">
      <w:pPr>
        <w:pStyle w:val="NoSpacing"/>
        <w:rPr>
          <w:rFonts w:cs="Times New Roman"/>
          <w:szCs w:val="24"/>
        </w:rPr>
      </w:pPr>
    </w:p>
    <w:p w14:paraId="483527C5" w14:textId="5CFB7126" w:rsidR="00F361F8" w:rsidRDefault="00F361F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Nicholas Griffin(d.1482)(q.v.) and his first wife, Katherine Curzon(D.E.P. p.255)</w:t>
      </w:r>
    </w:p>
    <w:p w14:paraId="3530A5FB" w14:textId="11C6F70C" w:rsidR="00F361F8" w:rsidRDefault="00F361F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Sir John Dygby of Eye Kettleby, Leicestershire</w:t>
      </w:r>
      <w:r w:rsidR="00E25C81">
        <w:rPr>
          <w:rFonts w:cs="Times New Roman"/>
          <w:szCs w:val="24"/>
        </w:rPr>
        <w:t>(q.v.)</w:t>
      </w:r>
      <w:r>
        <w:rPr>
          <w:rFonts w:cs="Times New Roman"/>
          <w:szCs w:val="24"/>
        </w:rPr>
        <w:t>.   (ibid.)</w:t>
      </w:r>
    </w:p>
    <w:p w14:paraId="377C6552" w14:textId="68B0381F" w:rsidR="00E25C81" w:rsidRDefault="00E25C8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Elizabeth and Simon.</w:t>
      </w:r>
    </w:p>
    <w:p w14:paraId="1FF94F97" w14:textId="2ACFA85D" w:rsidR="00E25C81" w:rsidRDefault="00E25C8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1300’s-current).</w:t>
      </w:r>
    </w:p>
    <w:p w14:paraId="4B22F6D7" w14:textId="17647E2F" w:rsidR="00F361F8" w:rsidRDefault="00F361F8" w:rsidP="009139A6">
      <w:pPr>
        <w:pStyle w:val="NoSpacing"/>
        <w:rPr>
          <w:rFonts w:cs="Times New Roman"/>
          <w:szCs w:val="24"/>
        </w:rPr>
      </w:pPr>
    </w:p>
    <w:p w14:paraId="05499005" w14:textId="7226B31B" w:rsidR="00F361F8" w:rsidRDefault="00F361F8" w:rsidP="009139A6">
      <w:pPr>
        <w:pStyle w:val="NoSpacing"/>
        <w:rPr>
          <w:rFonts w:cs="Times New Roman"/>
          <w:szCs w:val="24"/>
        </w:rPr>
      </w:pPr>
    </w:p>
    <w:p w14:paraId="51B201DA" w14:textId="4F0D7A92" w:rsidR="00F361F8" w:rsidRDefault="00F361F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March 2023</w:t>
      </w:r>
    </w:p>
    <w:p w14:paraId="2EA9A841" w14:textId="59586FBD" w:rsidR="00E25C81" w:rsidRPr="00F361F8" w:rsidRDefault="00E25C8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February 2026</w:t>
      </w:r>
    </w:p>
    <w:sectPr w:rsidR="00E25C81" w:rsidRPr="00F361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F955E" w14:textId="77777777" w:rsidR="00014795" w:rsidRDefault="00014795" w:rsidP="009139A6">
      <w:r>
        <w:separator/>
      </w:r>
    </w:p>
  </w:endnote>
  <w:endnote w:type="continuationSeparator" w:id="0">
    <w:p w14:paraId="38983F19" w14:textId="77777777" w:rsidR="00014795" w:rsidRDefault="000147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DA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8B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6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F2A71" w14:textId="77777777" w:rsidR="00014795" w:rsidRDefault="00014795" w:rsidP="009139A6">
      <w:r>
        <w:separator/>
      </w:r>
    </w:p>
  </w:footnote>
  <w:footnote w:type="continuationSeparator" w:id="0">
    <w:p w14:paraId="4D44F390" w14:textId="77777777" w:rsidR="00014795" w:rsidRDefault="000147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977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A50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73F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1F8"/>
    <w:rsid w:val="0001479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25C81"/>
    <w:rsid w:val="00EB3209"/>
    <w:rsid w:val="00F361F8"/>
    <w:rsid w:val="00F41096"/>
    <w:rsid w:val="00F5287F"/>
    <w:rsid w:val="00FB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15BC3"/>
  <w15:chartTrackingRefBased/>
  <w15:docId w15:val="{61C8E9BE-5CC7-4191-BB65-CD812D438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40</Words>
  <Characters>275</Characters>
  <Application>Microsoft Office Word</Application>
  <DocSecurity>0</DocSecurity>
  <Lines>14</Lines>
  <Paragraphs>7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2023-03-19T10:21:00Z</dcterms:created>
  <dcterms:modified xsi:type="dcterms:W3CDTF">2026-02-28T21:28:00Z</dcterms:modified>
</cp:coreProperties>
</file>